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2E0" w:rsidRDefault="002012E0" w:rsidP="0005559A">
      <w:pPr>
        <w:pStyle w:val="BodyText2"/>
        <w:ind w:firstLine="709"/>
        <w:jc w:val="center"/>
      </w:pPr>
      <w:r>
        <w:t>ИЗВЕЩЕНИЕ</w:t>
      </w:r>
    </w:p>
    <w:p w:rsidR="002012E0" w:rsidRDefault="002012E0" w:rsidP="0005559A">
      <w:pPr>
        <w:pStyle w:val="BodyText2"/>
        <w:ind w:firstLine="709"/>
        <w:jc w:val="center"/>
      </w:pPr>
      <w:r>
        <w:t>о проведении публичных слушаний по градостроительной</w:t>
      </w:r>
    </w:p>
    <w:p w:rsidR="002012E0" w:rsidRDefault="002012E0" w:rsidP="0005559A">
      <w:pPr>
        <w:pStyle w:val="BodyText2"/>
        <w:ind w:firstLine="709"/>
        <w:jc w:val="center"/>
      </w:pPr>
      <w:r>
        <w:t>деятельности в муниципальном образовании</w:t>
      </w:r>
    </w:p>
    <w:p w:rsidR="002012E0" w:rsidRDefault="002012E0" w:rsidP="0005559A">
      <w:pPr>
        <w:pStyle w:val="BodyText2"/>
        <w:ind w:firstLine="709"/>
        <w:jc w:val="center"/>
      </w:pPr>
      <w:r>
        <w:t>Щербиновский район</w:t>
      </w:r>
    </w:p>
    <w:p w:rsidR="002012E0" w:rsidRDefault="002012E0" w:rsidP="0005559A">
      <w:pPr>
        <w:pStyle w:val="BodyText2"/>
        <w:ind w:firstLine="709"/>
        <w:jc w:val="center"/>
      </w:pPr>
    </w:p>
    <w:p w:rsidR="002012E0" w:rsidRPr="006739BF" w:rsidRDefault="002012E0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>ки сельских поселений Щербиновского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>
        <w:rPr>
          <w:rFonts w:ascii="Times New Roman" w:hAnsi="Times New Roman"/>
          <w:sz w:val="28"/>
          <w:szCs w:val="28"/>
        </w:rPr>
        <w:t xml:space="preserve">й реконструкции </w:t>
      </w:r>
      <w:r w:rsidRPr="00AE5D54">
        <w:rPr>
          <w:rFonts w:ascii="Times New Roman" w:hAnsi="Times New Roman"/>
          <w:sz w:val="28"/>
        </w:rPr>
        <w:t>индивидуального жил</w:t>
      </w:r>
      <w:r w:rsidRPr="00AE5D54">
        <w:rPr>
          <w:rFonts w:ascii="Times New Roman" w:hAnsi="Times New Roman"/>
          <w:sz w:val="28"/>
        </w:rPr>
        <w:t>о</w:t>
      </w:r>
      <w:r w:rsidRPr="00AE5D54">
        <w:rPr>
          <w:rFonts w:ascii="Times New Roman" w:hAnsi="Times New Roman"/>
          <w:sz w:val="28"/>
        </w:rPr>
        <w:t xml:space="preserve">го дома на земельном участке площадью </w:t>
      </w:r>
      <w:r w:rsidRPr="00ED43F3">
        <w:rPr>
          <w:rFonts w:ascii="Times New Roman" w:hAnsi="Times New Roman"/>
          <w:sz w:val="28"/>
        </w:rPr>
        <w:t>601 квадратный метр, кадастровый номер 23:36:0707025:310, расположенном по адресу: Краснодарский край, Щербиновский район, станица Старощербиновская, улица Калинина, 21/1.</w:t>
      </w:r>
    </w:p>
    <w:p w:rsidR="002012E0" w:rsidRPr="00124404" w:rsidRDefault="002012E0" w:rsidP="00124404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Заявитель- Иваненко Ярослава Васильевна</w:t>
      </w:r>
      <w:r w:rsidRPr="00124404">
        <w:rPr>
          <w:rFonts w:ascii="Times New Roman" w:hAnsi="Times New Roman"/>
          <w:sz w:val="28"/>
          <w:szCs w:val="28"/>
        </w:rPr>
        <w:t>.</w:t>
      </w:r>
    </w:p>
    <w:p w:rsidR="002012E0" w:rsidRPr="0005559A" w:rsidRDefault="002012E0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15 мая</w:t>
      </w:r>
      <w:r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Pr="0005559A">
        <w:rPr>
          <w:rFonts w:ascii="Times New Roman" w:hAnsi="Times New Roman"/>
          <w:sz w:val="28"/>
          <w:szCs w:val="28"/>
        </w:rPr>
        <w:t>.00 часов.</w:t>
      </w:r>
    </w:p>
    <w:p w:rsidR="002012E0" w:rsidRPr="0005559A" w:rsidRDefault="002012E0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2012E0" w:rsidRDefault="002012E0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2012E0" w:rsidRPr="0005559A" w:rsidRDefault="002012E0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10 мая 2018 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>пользования и застройки сельских поселений Щербиновского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2012E0" w:rsidRDefault="002012E0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2012E0" w:rsidRDefault="002012E0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12E0" w:rsidRPr="00485CEE" w:rsidRDefault="002012E0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Pr="00D529F0">
        <w:rPr>
          <w:rFonts w:ascii="Times New Roman" w:hAnsi="Times New Roman"/>
          <w:b/>
          <w:sz w:val="28"/>
        </w:rPr>
        <w:t xml:space="preserve">станица Старощербиновская, улица </w:t>
      </w:r>
      <w:r>
        <w:rPr>
          <w:rFonts w:ascii="Times New Roman" w:hAnsi="Times New Roman"/>
          <w:b/>
          <w:sz w:val="28"/>
        </w:rPr>
        <w:t>Калинина</w:t>
      </w:r>
      <w:r w:rsidRPr="00D529F0">
        <w:rPr>
          <w:rFonts w:ascii="Times New Roman" w:hAnsi="Times New Roman"/>
          <w:b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21/1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,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2012E0" w:rsidRPr="008C66F7" w:rsidRDefault="002012E0" w:rsidP="007B77F9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012E0" w:rsidRPr="008C66F7" w:rsidRDefault="002012E0" w:rsidP="007B77F9">
      <w:pPr>
        <w:pStyle w:val="BodyText2"/>
        <w:ind w:firstLine="709"/>
      </w:pPr>
    </w:p>
    <w:p w:rsidR="002012E0" w:rsidRDefault="002012E0" w:rsidP="007B77F9">
      <w:pPr>
        <w:spacing w:line="240" w:lineRule="auto"/>
        <w:jc w:val="both"/>
      </w:pPr>
    </w:p>
    <w:p w:rsidR="002012E0" w:rsidRDefault="002012E0" w:rsidP="007B77F9">
      <w:pPr>
        <w:spacing w:line="240" w:lineRule="auto"/>
        <w:jc w:val="both"/>
      </w:pPr>
    </w:p>
    <w:p w:rsidR="002012E0" w:rsidRDefault="002012E0" w:rsidP="007B77F9">
      <w:pPr>
        <w:spacing w:line="240" w:lineRule="auto"/>
        <w:jc w:val="both"/>
      </w:pPr>
    </w:p>
    <w:sectPr w:rsidR="002012E0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0EC6"/>
    <w:rsid w:val="0000329A"/>
    <w:rsid w:val="000111DA"/>
    <w:rsid w:val="00044FF9"/>
    <w:rsid w:val="0005559A"/>
    <w:rsid w:val="000A6499"/>
    <w:rsid w:val="000F767B"/>
    <w:rsid w:val="00124404"/>
    <w:rsid w:val="0014162B"/>
    <w:rsid w:val="002012E0"/>
    <w:rsid w:val="00381841"/>
    <w:rsid w:val="00381BB9"/>
    <w:rsid w:val="00440ABB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B1734"/>
    <w:rsid w:val="005D08BB"/>
    <w:rsid w:val="006739BF"/>
    <w:rsid w:val="00690EC6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71C2A"/>
    <w:rsid w:val="009F36EA"/>
    <w:rsid w:val="009F3D7F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AE6CAB"/>
    <w:rsid w:val="00B05D91"/>
    <w:rsid w:val="00B97469"/>
    <w:rsid w:val="00C001BA"/>
    <w:rsid w:val="00C10BA9"/>
    <w:rsid w:val="00C6246B"/>
    <w:rsid w:val="00CA6D74"/>
    <w:rsid w:val="00CD00FA"/>
    <w:rsid w:val="00CD5FCE"/>
    <w:rsid w:val="00D053FD"/>
    <w:rsid w:val="00D36BCF"/>
    <w:rsid w:val="00D529F0"/>
    <w:rsid w:val="00D97C79"/>
    <w:rsid w:val="00DF1B6A"/>
    <w:rsid w:val="00E124B6"/>
    <w:rsid w:val="00E72806"/>
    <w:rsid w:val="00ED43F3"/>
    <w:rsid w:val="00F03776"/>
    <w:rsid w:val="00F2579F"/>
    <w:rsid w:val="00FB6E28"/>
    <w:rsid w:val="00FC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1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C66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262</Words>
  <Characters>1498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arhitek5</cp:lastModifiedBy>
  <cp:revision>4</cp:revision>
  <dcterms:created xsi:type="dcterms:W3CDTF">2018-04-23T12:46:00Z</dcterms:created>
  <dcterms:modified xsi:type="dcterms:W3CDTF">2018-04-23T13:13:00Z</dcterms:modified>
</cp:coreProperties>
</file>